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7C63F" w14:textId="77777777" w:rsidR="005C0BD7" w:rsidRDefault="005C0BD7" w:rsidP="005C0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BOTLEY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ED38A7" w14:textId="77777777" w:rsidR="005C0BD7" w:rsidRDefault="005C0BD7" w:rsidP="005C0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Winchcombe, Gloucestershire. Clerk.</w:t>
      </w:r>
    </w:p>
    <w:p w14:paraId="5DA3295F" w14:textId="77777777" w:rsidR="005C0BD7" w:rsidRDefault="005C0BD7" w:rsidP="005C0BD7">
      <w:pPr>
        <w:rPr>
          <w:rFonts w:ascii="Times New Roman" w:hAnsi="Times New Roman" w:cs="Times New Roman"/>
        </w:rPr>
      </w:pPr>
    </w:p>
    <w:p w14:paraId="5776FF05" w14:textId="77777777" w:rsidR="005C0BD7" w:rsidRDefault="005C0BD7" w:rsidP="005C0BD7">
      <w:pPr>
        <w:rPr>
          <w:rFonts w:ascii="Times New Roman" w:hAnsi="Times New Roman" w:cs="Times New Roman"/>
        </w:rPr>
      </w:pPr>
    </w:p>
    <w:p w14:paraId="0B225709" w14:textId="77777777" w:rsidR="005C0BD7" w:rsidRDefault="005C0BD7" w:rsidP="005C0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Rondalf</w:t>
      </w:r>
      <w:proofErr w:type="spellEnd"/>
      <w:r>
        <w:rPr>
          <w:rFonts w:ascii="Times New Roman" w:hAnsi="Times New Roman" w:cs="Times New Roman"/>
        </w:rPr>
        <w:t xml:space="preserve"> of Winchcombe(q.v.) brought a plaint of debt against</w:t>
      </w:r>
    </w:p>
    <w:p w14:paraId="3F719D2E" w14:textId="77777777" w:rsidR="005C0BD7" w:rsidRDefault="005C0BD7" w:rsidP="005C0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Thomas Norrys of </w:t>
      </w:r>
      <w:proofErr w:type="spellStart"/>
      <w:r>
        <w:rPr>
          <w:rFonts w:ascii="Times New Roman" w:hAnsi="Times New Roman" w:cs="Times New Roman"/>
        </w:rPr>
        <w:t>Gretton</w:t>
      </w:r>
      <w:proofErr w:type="spellEnd"/>
      <w:r>
        <w:rPr>
          <w:rFonts w:ascii="Times New Roman" w:hAnsi="Times New Roman" w:cs="Times New Roman"/>
        </w:rPr>
        <w:t>(q.v.), John Mason of Cirencester(q.v.) and</w:t>
      </w:r>
    </w:p>
    <w:p w14:paraId="04A7CE4C" w14:textId="77777777" w:rsidR="005C0BD7" w:rsidRDefault="005C0BD7" w:rsidP="005C0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Turnour</w:t>
      </w:r>
      <w:proofErr w:type="spellEnd"/>
      <w:r>
        <w:rPr>
          <w:rFonts w:ascii="Times New Roman" w:hAnsi="Times New Roman" w:cs="Times New Roman"/>
        </w:rPr>
        <w:t xml:space="preserve"> of Cleeve(q.v.).</w:t>
      </w:r>
    </w:p>
    <w:p w14:paraId="34A1F242" w14:textId="77777777" w:rsidR="005C0BD7" w:rsidRDefault="005C0BD7" w:rsidP="005C0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3D78DBE" w14:textId="77777777" w:rsidR="005C0BD7" w:rsidRDefault="005C0BD7" w:rsidP="005C0BD7">
      <w:pPr>
        <w:rPr>
          <w:rFonts w:ascii="Times New Roman" w:hAnsi="Times New Roman" w:cs="Times New Roman"/>
        </w:rPr>
      </w:pPr>
    </w:p>
    <w:p w14:paraId="3F657B9A" w14:textId="77777777" w:rsidR="005C0BD7" w:rsidRDefault="005C0BD7" w:rsidP="005C0BD7">
      <w:pPr>
        <w:rPr>
          <w:rFonts w:ascii="Times New Roman" w:hAnsi="Times New Roman" w:cs="Times New Roman"/>
        </w:rPr>
      </w:pPr>
    </w:p>
    <w:p w14:paraId="3343AB06" w14:textId="77777777" w:rsidR="005C0BD7" w:rsidRDefault="005C0BD7" w:rsidP="005C0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December 2018</w:t>
      </w:r>
    </w:p>
    <w:p w14:paraId="75439908" w14:textId="77777777" w:rsidR="006B2F86" w:rsidRPr="00E71FC3" w:rsidRDefault="005C0B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6FF78" w14:textId="77777777" w:rsidR="005C0BD7" w:rsidRDefault="005C0BD7" w:rsidP="00E71FC3">
      <w:r>
        <w:separator/>
      </w:r>
    </w:p>
  </w:endnote>
  <w:endnote w:type="continuationSeparator" w:id="0">
    <w:p w14:paraId="3E04E389" w14:textId="77777777" w:rsidR="005C0BD7" w:rsidRDefault="005C0BD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148D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2AFAF" w14:textId="77777777" w:rsidR="005C0BD7" w:rsidRDefault="005C0BD7" w:rsidP="00E71FC3">
      <w:r>
        <w:separator/>
      </w:r>
    </w:p>
  </w:footnote>
  <w:footnote w:type="continuationSeparator" w:id="0">
    <w:p w14:paraId="04CC5E60" w14:textId="77777777" w:rsidR="005C0BD7" w:rsidRDefault="005C0BD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BD7"/>
    <w:rsid w:val="001A7C09"/>
    <w:rsid w:val="00577BD5"/>
    <w:rsid w:val="005C0BD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E5F82"/>
  <w15:chartTrackingRefBased/>
  <w15:docId w15:val="{4EC3A3EF-0EBF-40CA-AC3E-9586545A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0BD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C0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2018-12-05T17:51:00Z</dcterms:created>
  <dcterms:modified xsi:type="dcterms:W3CDTF">2018-12-05T17:51:00Z</dcterms:modified>
</cp:coreProperties>
</file>